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7FD" w:rsidRPr="008B3D9B" w:rsidRDefault="004F57FD" w:rsidP="008B3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8B3D9B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F57FD" w:rsidRPr="008B3D9B" w:rsidRDefault="004F57FD" w:rsidP="008B3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8B3D9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8B3D9B">
        <w:rPr>
          <w:rFonts w:ascii="Times New Roman" w:hAnsi="Times New Roman"/>
          <w:bCs/>
          <w:sz w:val="28"/>
          <w:szCs w:val="28"/>
          <w:lang w:eastAsia="ru-RU"/>
        </w:rPr>
        <w:t>Приложение № 2</w:t>
      </w:r>
    </w:p>
    <w:p w:rsidR="004F57FD" w:rsidRPr="008B3D9B" w:rsidRDefault="004F57FD" w:rsidP="008B3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8B3D9B">
        <w:rPr>
          <w:rFonts w:ascii="Times New Roman" w:hAnsi="Times New Roman"/>
          <w:bCs/>
          <w:sz w:val="28"/>
          <w:szCs w:val="28"/>
          <w:lang w:eastAsia="ru-RU"/>
        </w:rPr>
        <w:t>к постановлению администрации</w:t>
      </w:r>
    </w:p>
    <w:p w:rsidR="004F57FD" w:rsidRPr="008B3D9B" w:rsidRDefault="004F57FD" w:rsidP="008B3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8B3D9B">
        <w:rPr>
          <w:rFonts w:ascii="Times New Roman" w:hAnsi="Times New Roman"/>
          <w:bCs/>
          <w:sz w:val="28"/>
          <w:szCs w:val="28"/>
          <w:lang w:eastAsia="ru-RU"/>
        </w:rPr>
        <w:t>города Пыть-Яха</w:t>
      </w:r>
    </w:p>
    <w:p w:rsidR="004F57FD" w:rsidRPr="00F307AD" w:rsidRDefault="004F57FD" w:rsidP="008B3D9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307AD">
        <w:rPr>
          <w:rFonts w:ascii="Times New Roman" w:hAnsi="Times New Roman"/>
          <w:sz w:val="28"/>
          <w:szCs w:val="28"/>
          <w:lang w:eastAsia="ru-RU"/>
        </w:rPr>
        <w:t>от 25.12.2013 № 371-па</w:t>
      </w:r>
    </w:p>
    <w:p w:rsidR="004F57FD" w:rsidRPr="008B3D9B" w:rsidRDefault="004F57FD" w:rsidP="008B3D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4F57FD" w:rsidRPr="008B3D9B" w:rsidRDefault="004F57FD" w:rsidP="008B3D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4F57FD" w:rsidRPr="008B3D9B" w:rsidRDefault="004F57FD" w:rsidP="008B3D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8B3D9B">
        <w:rPr>
          <w:rFonts w:ascii="Times New Roman" w:hAnsi="Times New Roman"/>
          <w:b/>
          <w:bCs/>
          <w:sz w:val="26"/>
          <w:szCs w:val="26"/>
          <w:lang w:eastAsia="ru-RU"/>
        </w:rPr>
        <w:t>Оценка эффективности реализации целевой программы</w:t>
      </w:r>
    </w:p>
    <w:p w:rsidR="004F57FD" w:rsidRPr="008B3D9B" w:rsidRDefault="004F57FD" w:rsidP="008B3D9B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8B3D9B">
        <w:rPr>
          <w:rFonts w:ascii="Times New Roman" w:hAnsi="Times New Roman"/>
          <w:bCs/>
          <w:sz w:val="26"/>
          <w:szCs w:val="26"/>
          <w:lang w:eastAsia="ru-RU"/>
        </w:rPr>
        <w:t xml:space="preserve">                                                                  </w:t>
      </w:r>
    </w:p>
    <w:p w:rsidR="004F57FD" w:rsidRPr="008B3D9B" w:rsidRDefault="004F57FD" w:rsidP="008B3D9B">
      <w:pPr>
        <w:spacing w:after="0" w:line="240" w:lineRule="auto"/>
        <w:jc w:val="right"/>
        <w:rPr>
          <w:rFonts w:ascii="Times New Roman" w:hAnsi="Times New Roman"/>
          <w:sz w:val="32"/>
          <w:szCs w:val="32"/>
          <w:lang w:eastAsia="ru-RU"/>
        </w:rPr>
      </w:pPr>
      <w:r w:rsidRPr="008B3D9B">
        <w:rPr>
          <w:rFonts w:ascii="Times New Roman" w:hAnsi="Times New Roman"/>
          <w:bCs/>
          <w:sz w:val="26"/>
          <w:szCs w:val="26"/>
          <w:lang w:eastAsia="ru-RU"/>
        </w:rPr>
        <w:t xml:space="preserve">                                                                             Таблица 3</w:t>
      </w:r>
      <w:r w:rsidRPr="008B3D9B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</w:t>
      </w:r>
    </w:p>
    <w:tbl>
      <w:tblPr>
        <w:tblW w:w="15244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42"/>
        <w:gridCol w:w="1698"/>
        <w:gridCol w:w="145"/>
        <w:gridCol w:w="2270"/>
        <w:gridCol w:w="103"/>
        <w:gridCol w:w="1010"/>
        <w:gridCol w:w="21"/>
        <w:gridCol w:w="50"/>
        <w:gridCol w:w="658"/>
        <w:gridCol w:w="63"/>
        <w:gridCol w:w="48"/>
        <w:gridCol w:w="740"/>
        <w:gridCol w:w="709"/>
        <w:gridCol w:w="708"/>
        <w:gridCol w:w="709"/>
        <w:gridCol w:w="1406"/>
        <w:gridCol w:w="1429"/>
        <w:gridCol w:w="1418"/>
        <w:gridCol w:w="141"/>
        <w:gridCol w:w="1276"/>
      </w:tblGrid>
      <w:tr w:rsidR="004F57FD" w:rsidRPr="00E7289C" w:rsidTr="00283A84">
        <w:trPr>
          <w:cantSplit/>
          <w:trHeight w:val="360"/>
        </w:trPr>
        <w:tc>
          <w:tcPr>
            <w:tcW w:w="6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6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показателей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результатов</w:t>
            </w:r>
          </w:p>
        </w:tc>
        <w:tc>
          <w:tcPr>
            <w:tcW w:w="241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мероприятий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(комплекса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мероприятий,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подпрограмм),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обеспечивающих 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достижение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результата</w:t>
            </w:r>
          </w:p>
        </w:tc>
        <w:tc>
          <w:tcPr>
            <w:tcW w:w="111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Фактическое 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значение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показателя на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момент 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разработки 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3706" w:type="dxa"/>
            <w:gridSpan w:val="9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Значения  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показателя по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годам</w:t>
            </w:r>
          </w:p>
        </w:tc>
        <w:tc>
          <w:tcPr>
            <w:tcW w:w="14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Целевое 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значение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показателя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на момент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окончания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действия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4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Соотношение затрат и 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результатов</w:t>
            </w:r>
          </w:p>
        </w:tc>
      </w:tr>
      <w:tr w:rsidR="004F57FD" w:rsidRPr="00E7289C" w:rsidTr="00283A84">
        <w:trPr>
          <w:cantSplit/>
          <w:trHeight w:val="360"/>
        </w:trPr>
        <w:tc>
          <w:tcPr>
            <w:tcW w:w="6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415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13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06" w:type="dxa"/>
            <w:gridSpan w:val="9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общие 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затраты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по  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соответствующим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мероприятиям, тыс. рублей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бюджетные   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затраты</w:t>
            </w:r>
          </w:p>
        </w:tc>
      </w:tr>
      <w:tr w:rsidR="004F57FD" w:rsidRPr="00E7289C" w:rsidTr="00283A84">
        <w:trPr>
          <w:cantSplit/>
          <w:trHeight w:val="1189"/>
        </w:trPr>
        <w:tc>
          <w:tcPr>
            <w:tcW w:w="6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415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1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B3D9B">
              <w:rPr>
                <w:rFonts w:ascii="Times New Roman" w:hAnsi="Times New Roman"/>
                <w:sz w:val="26"/>
                <w:szCs w:val="26"/>
                <w:lang w:eastAsia="ru-RU"/>
              </w:rPr>
              <w:t>2011</w:t>
            </w:r>
          </w:p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B3D9B">
              <w:rPr>
                <w:rFonts w:ascii="Times New Roman" w:hAnsi="Times New Roman"/>
                <w:sz w:val="26"/>
                <w:szCs w:val="26"/>
                <w:lang w:eastAsia="ru-RU"/>
              </w:rPr>
              <w:t>год</w:t>
            </w:r>
            <w:r w:rsidRPr="008B3D9B">
              <w:rPr>
                <w:rFonts w:ascii="Times New Roman" w:hAnsi="Times New Roman"/>
                <w:sz w:val="26"/>
                <w:szCs w:val="26"/>
                <w:lang w:eastAsia="ru-RU"/>
              </w:rPr>
              <w:br/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B3D9B">
              <w:rPr>
                <w:rFonts w:ascii="Times New Roman" w:hAnsi="Times New Roman"/>
                <w:sz w:val="26"/>
                <w:szCs w:val="26"/>
                <w:lang w:eastAsia="ru-RU"/>
              </w:rPr>
              <w:t>2012</w:t>
            </w:r>
            <w:r w:rsidRPr="008B3D9B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B3D9B">
              <w:rPr>
                <w:rFonts w:ascii="Times New Roman" w:hAnsi="Times New Roman"/>
                <w:sz w:val="26"/>
                <w:szCs w:val="26"/>
                <w:lang w:eastAsia="ru-RU"/>
              </w:rPr>
              <w:t>2013</w:t>
            </w:r>
          </w:p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B3D9B">
              <w:rPr>
                <w:rFonts w:ascii="Times New Roman" w:hAnsi="Times New Roman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B3D9B">
              <w:rPr>
                <w:rFonts w:ascii="Times New Roman" w:hAnsi="Times New Roman"/>
                <w:sz w:val="26"/>
                <w:szCs w:val="26"/>
                <w:lang w:eastAsia="ru-RU"/>
              </w:rPr>
              <w:t>2014</w:t>
            </w:r>
          </w:p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B3D9B">
              <w:rPr>
                <w:rFonts w:ascii="Times New Roman" w:hAnsi="Times New Roman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B3D9B">
              <w:rPr>
                <w:rFonts w:ascii="Times New Roman" w:hAnsi="Times New Roman"/>
                <w:sz w:val="26"/>
                <w:szCs w:val="26"/>
                <w:lang w:eastAsia="ru-RU"/>
              </w:rPr>
              <w:t>2015</w:t>
            </w:r>
          </w:p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B3D9B">
              <w:rPr>
                <w:rFonts w:ascii="Times New Roman" w:hAnsi="Times New Roman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14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Городско-</w:t>
            </w:r>
          </w:p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го бюджета, тыс.рублей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tabs>
                <w:tab w:val="left" w:pos="20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Федераль-</w:t>
            </w:r>
          </w:p>
          <w:p w:rsidR="004F57FD" w:rsidRPr="008B3D9B" w:rsidRDefault="004F57FD" w:rsidP="008B3D9B">
            <w:pPr>
              <w:tabs>
                <w:tab w:val="left" w:pos="20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ного /</w:t>
            </w:r>
          </w:p>
          <w:p w:rsidR="004F57FD" w:rsidRPr="008B3D9B" w:rsidRDefault="004F57FD" w:rsidP="008B3D9B">
            <w:pPr>
              <w:tabs>
                <w:tab w:val="left" w:pos="20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окружного бюджета, тыс.рублей</w:t>
            </w:r>
          </w:p>
          <w:p w:rsidR="004F57FD" w:rsidRPr="008B3D9B" w:rsidRDefault="004F57FD" w:rsidP="008B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F57FD" w:rsidRPr="008B3D9B" w:rsidRDefault="004F57FD" w:rsidP="008B3D9B">
            <w:pPr>
              <w:tabs>
                <w:tab w:val="left" w:pos="287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7FD" w:rsidRPr="00E7289C" w:rsidTr="00283A84">
        <w:trPr>
          <w:cantSplit/>
          <w:trHeight w:val="240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4F57FD" w:rsidRPr="00E7289C" w:rsidTr="00C63988">
        <w:trPr>
          <w:cantSplit/>
          <w:trHeight w:val="240"/>
        </w:trPr>
        <w:tc>
          <w:tcPr>
            <w:tcW w:w="15244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Показатели непосредственных результатов</w:t>
            </w:r>
          </w:p>
        </w:tc>
      </w:tr>
      <w:tr w:rsidR="004F57FD" w:rsidRPr="00E7289C" w:rsidTr="00283A84">
        <w:trPr>
          <w:cantSplit/>
          <w:trHeight w:val="240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поголовья КРС до,                </w:t>
            </w:r>
          </w:p>
          <w:p w:rsidR="004F57FD" w:rsidRPr="008B3D9B" w:rsidRDefault="004F57FD" w:rsidP="008B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AF1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1 075,8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AF1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664,0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AF1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val="en-US" w:eastAsia="ru-RU"/>
              </w:rPr>
              <w:t>411</w:t>
            </w: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,8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  <w:p w:rsidR="004F57FD" w:rsidRPr="008B3D9B" w:rsidRDefault="004F57FD" w:rsidP="00AF1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7FD" w:rsidRPr="00E7289C" w:rsidTr="00283A84">
        <w:trPr>
          <w:cantSplit/>
          <w:trHeight w:val="240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КФХ</w:t>
            </w:r>
          </w:p>
        </w:tc>
        <w:tc>
          <w:tcPr>
            <w:tcW w:w="2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AF1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664,0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AF1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664,0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AF1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7FD" w:rsidRPr="00E7289C" w:rsidTr="00283A84">
        <w:trPr>
          <w:cantSplit/>
          <w:trHeight w:val="240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ЛПХ</w:t>
            </w:r>
          </w:p>
        </w:tc>
        <w:tc>
          <w:tcPr>
            <w:tcW w:w="2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субсидий на возмещение части затрат на содержание маточного поголовья животных, содержащихся у граждан, ведущих личное подсобное хозяйство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AF1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411,8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AF1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AF1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411,8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  <w:p w:rsidR="004F57FD" w:rsidRPr="008B3D9B" w:rsidRDefault="004F57FD" w:rsidP="00AF1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7FD" w:rsidRPr="00E7289C" w:rsidTr="00283A84">
        <w:trPr>
          <w:cantSplit/>
          <w:trHeight w:val="240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Достижение показателя по объемам заготовки дикоросов до</w:t>
            </w:r>
          </w:p>
        </w:tc>
        <w:tc>
          <w:tcPr>
            <w:tcW w:w="241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Субсидирование продукции дикоросов, заготовленной на территории автономного округа при реализации переработчикам продукции дикоросов, а также государственным, муниципальным предприятиям и бюджетным учреждениям социальной сферы Ханты-Мансийского автономного округа – Югры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AF1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590,000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AF1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E7289C" w:rsidRDefault="004F57FD" w:rsidP="00AF1EAC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590,000</w:t>
            </w:r>
          </w:p>
        </w:tc>
      </w:tr>
      <w:tr w:rsidR="004F57FD" w:rsidRPr="00E7289C" w:rsidTr="00283A84">
        <w:trPr>
          <w:cantSplit/>
          <w:trHeight w:val="240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Достижение показателя по объемам переработки дикоросов до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28CD">
              <w:rPr>
                <w:rFonts w:ascii="Times New Roman" w:hAnsi="Times New Roman"/>
                <w:sz w:val="24"/>
                <w:szCs w:val="24"/>
                <w:lang w:eastAsia="ru-RU"/>
              </w:rPr>
              <w:t>Субсидирование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глубокой переработки </w:t>
            </w:r>
            <w:r w:rsidRPr="004928CD">
              <w:rPr>
                <w:rFonts w:ascii="Times New Roman" w:hAnsi="Times New Roman"/>
                <w:sz w:val="24"/>
                <w:szCs w:val="24"/>
                <w:lang w:eastAsia="ru-RU"/>
              </w:rPr>
              <w:t>продукции дикоросов, заготовленной на территории автономного округа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AF1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590,000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AF1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E7289C" w:rsidRDefault="004F57FD" w:rsidP="00AF1EAC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590,000</w:t>
            </w:r>
          </w:p>
        </w:tc>
      </w:tr>
      <w:tr w:rsidR="004F57FD" w:rsidRPr="00E7289C" w:rsidTr="00C63988">
        <w:trPr>
          <w:cantSplit/>
          <w:trHeight w:val="240"/>
        </w:trPr>
        <w:tc>
          <w:tcPr>
            <w:tcW w:w="15244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Показатели конечных результатов</w:t>
            </w:r>
          </w:p>
        </w:tc>
      </w:tr>
      <w:tr w:rsidR="004F57FD" w:rsidRPr="00E7289C" w:rsidTr="00C63988">
        <w:trPr>
          <w:cantSplit/>
          <w:trHeight w:val="240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количества созданных крестьянско-фермерских хозяйств до (единиц)</w:t>
            </w:r>
          </w:p>
        </w:tc>
        <w:tc>
          <w:tcPr>
            <w:tcW w:w="2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Субсидия на развитие и модернизацию материально-технической базы  крестьянско-фермерских хозяйств  </w:t>
            </w:r>
          </w:p>
        </w:tc>
        <w:tc>
          <w:tcPr>
            <w:tcW w:w="10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bookmarkStart w:id="0" w:name="_GoBack"/>
            <w:bookmarkEnd w:id="0"/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5765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10 235,553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57FD" w:rsidRPr="008B3D9B" w:rsidRDefault="004F57FD" w:rsidP="00213193">
            <w:pPr>
              <w:autoSpaceDE w:val="0"/>
              <w:autoSpaceDN w:val="0"/>
              <w:adjustRightInd w:val="0"/>
              <w:spacing w:after="0" w:line="240" w:lineRule="auto"/>
              <w:ind w:right="454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1 222,887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9020EC">
            <w:pPr>
              <w:autoSpaceDE w:val="0"/>
              <w:autoSpaceDN w:val="0"/>
              <w:adjustRightInd w:val="0"/>
              <w:spacing w:after="0" w:line="240" w:lineRule="auto"/>
              <w:ind w:right="-148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9 001,3682</w:t>
            </w:r>
          </w:p>
        </w:tc>
      </w:tr>
      <w:tr w:rsidR="004F57FD" w:rsidRPr="00E7289C" w:rsidTr="00C63988">
        <w:trPr>
          <w:cantSplit/>
          <w:trHeight w:val="240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производства и реализации населению города собственной произведенной продукции - молока до (%)</w:t>
            </w:r>
          </w:p>
          <w:p w:rsidR="004F57FD" w:rsidRPr="008B3D9B" w:rsidRDefault="004F57FD" w:rsidP="008B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(к фактическому значению предыдущего года)</w:t>
            </w:r>
          </w:p>
        </w:tc>
        <w:tc>
          <w:tcPr>
            <w:tcW w:w="2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Субсидирование сельскохозяйствен-</w:t>
            </w:r>
          </w:p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ной продукции - компенсация части затрат на производство и реализацию продукции животноводства (молоко, мясо, яйцо) крестьянско-фермерских хозяйств</w:t>
            </w:r>
          </w:p>
        </w:tc>
        <w:tc>
          <w:tcPr>
            <w:tcW w:w="10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BB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2146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22 910,204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57FD" w:rsidRPr="008B3D9B" w:rsidRDefault="004F57FD" w:rsidP="00AF1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2146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22 910,204</w:t>
            </w:r>
          </w:p>
        </w:tc>
      </w:tr>
      <w:tr w:rsidR="004F57FD" w:rsidRPr="00E7289C" w:rsidTr="00C63988">
        <w:trPr>
          <w:cantSplit/>
          <w:trHeight w:val="240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8B3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2205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35 401,557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57FD" w:rsidRPr="008B3D9B" w:rsidRDefault="004F57FD" w:rsidP="002131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1 886,887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57FD" w:rsidRPr="008B3D9B" w:rsidRDefault="004F57FD" w:rsidP="002131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33 511,570</w:t>
            </w:r>
          </w:p>
        </w:tc>
      </w:tr>
    </w:tbl>
    <w:p w:rsidR="004F57FD" w:rsidRPr="008B3D9B" w:rsidRDefault="004F57FD" w:rsidP="008B3D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6"/>
          <w:szCs w:val="26"/>
          <w:lang w:eastAsia="ru-RU"/>
        </w:rPr>
      </w:pPr>
    </w:p>
    <w:p w:rsidR="004F57FD" w:rsidRDefault="004F57FD"/>
    <w:sectPr w:rsidR="004F57FD" w:rsidSect="00F307AD">
      <w:headerReference w:type="even" r:id="rId6"/>
      <w:headerReference w:type="default" r:id="rId7"/>
      <w:pgSz w:w="16840" w:h="11907" w:orient="landscape" w:code="9"/>
      <w:pgMar w:top="964" w:right="851" w:bottom="567" w:left="1701" w:header="397" w:footer="397" w:gutter="0"/>
      <w:pgNumType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7FD" w:rsidRDefault="004F57FD" w:rsidP="00BB30CB">
      <w:pPr>
        <w:spacing w:after="0" w:line="240" w:lineRule="auto"/>
      </w:pPr>
      <w:r>
        <w:separator/>
      </w:r>
    </w:p>
  </w:endnote>
  <w:endnote w:type="continuationSeparator" w:id="0">
    <w:p w:rsidR="004F57FD" w:rsidRDefault="004F57FD" w:rsidP="00BB3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7FD" w:rsidRDefault="004F57FD" w:rsidP="00BB30CB">
      <w:pPr>
        <w:spacing w:after="0" w:line="240" w:lineRule="auto"/>
      </w:pPr>
      <w:r>
        <w:separator/>
      </w:r>
    </w:p>
  </w:footnote>
  <w:footnote w:type="continuationSeparator" w:id="0">
    <w:p w:rsidR="004F57FD" w:rsidRDefault="004F57FD" w:rsidP="00BB3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7FD" w:rsidRDefault="004F57FD" w:rsidP="002D4C1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57FD" w:rsidRDefault="004F57F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7FD" w:rsidRDefault="004F57FD" w:rsidP="002D4C1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4F57FD" w:rsidRDefault="004F57FD">
    <w:pPr>
      <w:pStyle w:val="Header"/>
      <w:jc w:val="center"/>
    </w:pPr>
  </w:p>
  <w:p w:rsidR="004F57FD" w:rsidRDefault="004F57F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173"/>
    <w:rsid w:val="0000080B"/>
    <w:rsid w:val="00000B80"/>
    <w:rsid w:val="00001035"/>
    <w:rsid w:val="00002E24"/>
    <w:rsid w:val="000035B2"/>
    <w:rsid w:val="00005A10"/>
    <w:rsid w:val="000077EE"/>
    <w:rsid w:val="0001458D"/>
    <w:rsid w:val="00014E8D"/>
    <w:rsid w:val="00017BD2"/>
    <w:rsid w:val="000211B8"/>
    <w:rsid w:val="00022647"/>
    <w:rsid w:val="00022D05"/>
    <w:rsid w:val="00027C18"/>
    <w:rsid w:val="0003066E"/>
    <w:rsid w:val="00031F4F"/>
    <w:rsid w:val="00034649"/>
    <w:rsid w:val="000361E4"/>
    <w:rsid w:val="0004074F"/>
    <w:rsid w:val="00041348"/>
    <w:rsid w:val="00045931"/>
    <w:rsid w:val="000522C9"/>
    <w:rsid w:val="00053D1D"/>
    <w:rsid w:val="0005515C"/>
    <w:rsid w:val="00056C51"/>
    <w:rsid w:val="000609D0"/>
    <w:rsid w:val="00061A9F"/>
    <w:rsid w:val="00061C8B"/>
    <w:rsid w:val="000621BE"/>
    <w:rsid w:val="0006315D"/>
    <w:rsid w:val="00063C7B"/>
    <w:rsid w:val="000661FC"/>
    <w:rsid w:val="000675D1"/>
    <w:rsid w:val="0007032E"/>
    <w:rsid w:val="0007261A"/>
    <w:rsid w:val="00074869"/>
    <w:rsid w:val="00081129"/>
    <w:rsid w:val="000813B1"/>
    <w:rsid w:val="00082125"/>
    <w:rsid w:val="000822E2"/>
    <w:rsid w:val="0008436F"/>
    <w:rsid w:val="00084D15"/>
    <w:rsid w:val="000855F6"/>
    <w:rsid w:val="00087390"/>
    <w:rsid w:val="000938EF"/>
    <w:rsid w:val="00094048"/>
    <w:rsid w:val="00094286"/>
    <w:rsid w:val="00097606"/>
    <w:rsid w:val="000A0ABA"/>
    <w:rsid w:val="000A0B3A"/>
    <w:rsid w:val="000A3599"/>
    <w:rsid w:val="000A5A94"/>
    <w:rsid w:val="000A623B"/>
    <w:rsid w:val="000B1788"/>
    <w:rsid w:val="000B39E5"/>
    <w:rsid w:val="000B5FFF"/>
    <w:rsid w:val="000B68B9"/>
    <w:rsid w:val="000B6962"/>
    <w:rsid w:val="000C12A7"/>
    <w:rsid w:val="000C1365"/>
    <w:rsid w:val="000C36ED"/>
    <w:rsid w:val="000C4368"/>
    <w:rsid w:val="000C455B"/>
    <w:rsid w:val="000C5303"/>
    <w:rsid w:val="000C619B"/>
    <w:rsid w:val="000C6BF1"/>
    <w:rsid w:val="000C7072"/>
    <w:rsid w:val="000D6516"/>
    <w:rsid w:val="000E2AB6"/>
    <w:rsid w:val="000E394D"/>
    <w:rsid w:val="000E3F7E"/>
    <w:rsid w:val="000E6DDA"/>
    <w:rsid w:val="000F0322"/>
    <w:rsid w:val="000F35C5"/>
    <w:rsid w:val="000F55BB"/>
    <w:rsid w:val="000F6EE1"/>
    <w:rsid w:val="001037FC"/>
    <w:rsid w:val="001045E9"/>
    <w:rsid w:val="00104E49"/>
    <w:rsid w:val="00106E3E"/>
    <w:rsid w:val="001107EC"/>
    <w:rsid w:val="001134A3"/>
    <w:rsid w:val="0011469E"/>
    <w:rsid w:val="00117CC2"/>
    <w:rsid w:val="00121386"/>
    <w:rsid w:val="00122DA7"/>
    <w:rsid w:val="00130F06"/>
    <w:rsid w:val="00131800"/>
    <w:rsid w:val="00134292"/>
    <w:rsid w:val="00135320"/>
    <w:rsid w:val="00135847"/>
    <w:rsid w:val="00135959"/>
    <w:rsid w:val="00135FD6"/>
    <w:rsid w:val="00136948"/>
    <w:rsid w:val="001372E7"/>
    <w:rsid w:val="00140990"/>
    <w:rsid w:val="00140DF9"/>
    <w:rsid w:val="00145902"/>
    <w:rsid w:val="0014617E"/>
    <w:rsid w:val="00146B80"/>
    <w:rsid w:val="00146E65"/>
    <w:rsid w:val="00147728"/>
    <w:rsid w:val="00147FE9"/>
    <w:rsid w:val="00151461"/>
    <w:rsid w:val="0015347E"/>
    <w:rsid w:val="001566AD"/>
    <w:rsid w:val="0016002C"/>
    <w:rsid w:val="00161F4A"/>
    <w:rsid w:val="00163137"/>
    <w:rsid w:val="00163CEE"/>
    <w:rsid w:val="0017024E"/>
    <w:rsid w:val="0017078F"/>
    <w:rsid w:val="00172F36"/>
    <w:rsid w:val="00173239"/>
    <w:rsid w:val="00177150"/>
    <w:rsid w:val="00181508"/>
    <w:rsid w:val="001854E1"/>
    <w:rsid w:val="0018665C"/>
    <w:rsid w:val="00186B96"/>
    <w:rsid w:val="00186C4F"/>
    <w:rsid w:val="0019109D"/>
    <w:rsid w:val="0019227A"/>
    <w:rsid w:val="00193F4D"/>
    <w:rsid w:val="001A19D1"/>
    <w:rsid w:val="001A4D44"/>
    <w:rsid w:val="001A57BB"/>
    <w:rsid w:val="001A59A7"/>
    <w:rsid w:val="001A6B8D"/>
    <w:rsid w:val="001B0873"/>
    <w:rsid w:val="001B0B1F"/>
    <w:rsid w:val="001B2CCA"/>
    <w:rsid w:val="001B3416"/>
    <w:rsid w:val="001B5F3A"/>
    <w:rsid w:val="001B7BD5"/>
    <w:rsid w:val="001C075E"/>
    <w:rsid w:val="001C2DB9"/>
    <w:rsid w:val="001C40C5"/>
    <w:rsid w:val="001C751D"/>
    <w:rsid w:val="001D004B"/>
    <w:rsid w:val="001D2DA6"/>
    <w:rsid w:val="001D3CD8"/>
    <w:rsid w:val="001D4434"/>
    <w:rsid w:val="001D641F"/>
    <w:rsid w:val="001D7AE8"/>
    <w:rsid w:val="001E15E6"/>
    <w:rsid w:val="001E1FD7"/>
    <w:rsid w:val="001E2D8E"/>
    <w:rsid w:val="001E3EBE"/>
    <w:rsid w:val="001E5258"/>
    <w:rsid w:val="001E5FB3"/>
    <w:rsid w:val="001F0B9D"/>
    <w:rsid w:val="002009D0"/>
    <w:rsid w:val="0020391C"/>
    <w:rsid w:val="00204214"/>
    <w:rsid w:val="00204B5C"/>
    <w:rsid w:val="00205C8C"/>
    <w:rsid w:val="00206622"/>
    <w:rsid w:val="00211759"/>
    <w:rsid w:val="00212168"/>
    <w:rsid w:val="00213193"/>
    <w:rsid w:val="0021465E"/>
    <w:rsid w:val="0022052A"/>
    <w:rsid w:val="0022098F"/>
    <w:rsid w:val="00223DEC"/>
    <w:rsid w:val="00224B7F"/>
    <w:rsid w:val="00225A3E"/>
    <w:rsid w:val="00227C6F"/>
    <w:rsid w:val="00232844"/>
    <w:rsid w:val="002349FE"/>
    <w:rsid w:val="00235099"/>
    <w:rsid w:val="00236E75"/>
    <w:rsid w:val="0023777D"/>
    <w:rsid w:val="00241E8A"/>
    <w:rsid w:val="00245824"/>
    <w:rsid w:val="002519F9"/>
    <w:rsid w:val="00252D0B"/>
    <w:rsid w:val="00253EE2"/>
    <w:rsid w:val="0026014A"/>
    <w:rsid w:val="00261114"/>
    <w:rsid w:val="00261228"/>
    <w:rsid w:val="002612D1"/>
    <w:rsid w:val="0026138B"/>
    <w:rsid w:val="00261F5A"/>
    <w:rsid w:val="00262042"/>
    <w:rsid w:val="00263E18"/>
    <w:rsid w:val="002804BF"/>
    <w:rsid w:val="00282D54"/>
    <w:rsid w:val="00283A84"/>
    <w:rsid w:val="00284CCF"/>
    <w:rsid w:val="00286782"/>
    <w:rsid w:val="00291830"/>
    <w:rsid w:val="00296182"/>
    <w:rsid w:val="002A1721"/>
    <w:rsid w:val="002A3F53"/>
    <w:rsid w:val="002A5D91"/>
    <w:rsid w:val="002B0BA4"/>
    <w:rsid w:val="002B194D"/>
    <w:rsid w:val="002B2F95"/>
    <w:rsid w:val="002B7093"/>
    <w:rsid w:val="002C1FD0"/>
    <w:rsid w:val="002C2A1A"/>
    <w:rsid w:val="002C36AF"/>
    <w:rsid w:val="002D167F"/>
    <w:rsid w:val="002D4C18"/>
    <w:rsid w:val="002D5321"/>
    <w:rsid w:val="002D537A"/>
    <w:rsid w:val="002D5FC8"/>
    <w:rsid w:val="002E163C"/>
    <w:rsid w:val="002E196C"/>
    <w:rsid w:val="002E4BD8"/>
    <w:rsid w:val="002E5478"/>
    <w:rsid w:val="002F1256"/>
    <w:rsid w:val="002F12F1"/>
    <w:rsid w:val="002F41EB"/>
    <w:rsid w:val="002F46CC"/>
    <w:rsid w:val="002F7BA9"/>
    <w:rsid w:val="002F7D16"/>
    <w:rsid w:val="0030319A"/>
    <w:rsid w:val="003054DE"/>
    <w:rsid w:val="00305EB2"/>
    <w:rsid w:val="00311213"/>
    <w:rsid w:val="00312F68"/>
    <w:rsid w:val="003151EE"/>
    <w:rsid w:val="00315DD5"/>
    <w:rsid w:val="003169F6"/>
    <w:rsid w:val="0031793B"/>
    <w:rsid w:val="00321616"/>
    <w:rsid w:val="00323374"/>
    <w:rsid w:val="0032415A"/>
    <w:rsid w:val="00326A67"/>
    <w:rsid w:val="00330BEE"/>
    <w:rsid w:val="00331773"/>
    <w:rsid w:val="00333EA1"/>
    <w:rsid w:val="003341AE"/>
    <w:rsid w:val="00335FBB"/>
    <w:rsid w:val="00336F05"/>
    <w:rsid w:val="00337EFF"/>
    <w:rsid w:val="003425F5"/>
    <w:rsid w:val="0034448C"/>
    <w:rsid w:val="0034682F"/>
    <w:rsid w:val="0035039C"/>
    <w:rsid w:val="00350B4A"/>
    <w:rsid w:val="00361DBE"/>
    <w:rsid w:val="0036397A"/>
    <w:rsid w:val="003647E9"/>
    <w:rsid w:val="003736CB"/>
    <w:rsid w:val="0037503F"/>
    <w:rsid w:val="003756C8"/>
    <w:rsid w:val="003805F0"/>
    <w:rsid w:val="00382DF2"/>
    <w:rsid w:val="00383C1D"/>
    <w:rsid w:val="0038409A"/>
    <w:rsid w:val="003849B8"/>
    <w:rsid w:val="00390999"/>
    <w:rsid w:val="00390C17"/>
    <w:rsid w:val="00394789"/>
    <w:rsid w:val="003949AD"/>
    <w:rsid w:val="00394C16"/>
    <w:rsid w:val="003975BA"/>
    <w:rsid w:val="0039778D"/>
    <w:rsid w:val="003A236E"/>
    <w:rsid w:val="003A6B79"/>
    <w:rsid w:val="003A76F7"/>
    <w:rsid w:val="003A7825"/>
    <w:rsid w:val="003B0AA4"/>
    <w:rsid w:val="003B0B8F"/>
    <w:rsid w:val="003B2C1A"/>
    <w:rsid w:val="003B775E"/>
    <w:rsid w:val="003C3753"/>
    <w:rsid w:val="003C4810"/>
    <w:rsid w:val="003C4F25"/>
    <w:rsid w:val="003D13C1"/>
    <w:rsid w:val="003D3151"/>
    <w:rsid w:val="003D3C13"/>
    <w:rsid w:val="003E014F"/>
    <w:rsid w:val="003E514F"/>
    <w:rsid w:val="003E52D0"/>
    <w:rsid w:val="003E62D2"/>
    <w:rsid w:val="003F0012"/>
    <w:rsid w:val="003F0416"/>
    <w:rsid w:val="003F0A0C"/>
    <w:rsid w:val="003F21AD"/>
    <w:rsid w:val="003F4211"/>
    <w:rsid w:val="003F42DC"/>
    <w:rsid w:val="003F62A5"/>
    <w:rsid w:val="0040029D"/>
    <w:rsid w:val="004015F7"/>
    <w:rsid w:val="00402F24"/>
    <w:rsid w:val="00403956"/>
    <w:rsid w:val="0040486D"/>
    <w:rsid w:val="00406301"/>
    <w:rsid w:val="00410253"/>
    <w:rsid w:val="004130D3"/>
    <w:rsid w:val="00413AD2"/>
    <w:rsid w:val="00416896"/>
    <w:rsid w:val="00416F71"/>
    <w:rsid w:val="00424EA2"/>
    <w:rsid w:val="00427901"/>
    <w:rsid w:val="004279DB"/>
    <w:rsid w:val="00430C89"/>
    <w:rsid w:val="00430DDA"/>
    <w:rsid w:val="004329D0"/>
    <w:rsid w:val="00432E2E"/>
    <w:rsid w:val="00433519"/>
    <w:rsid w:val="00433B02"/>
    <w:rsid w:val="0043456A"/>
    <w:rsid w:val="004371E4"/>
    <w:rsid w:val="0044008C"/>
    <w:rsid w:val="004405E8"/>
    <w:rsid w:val="004409B4"/>
    <w:rsid w:val="00440CD0"/>
    <w:rsid w:val="004414F8"/>
    <w:rsid w:val="004426CE"/>
    <w:rsid w:val="004454B2"/>
    <w:rsid w:val="00447D0B"/>
    <w:rsid w:val="00451770"/>
    <w:rsid w:val="00451DAC"/>
    <w:rsid w:val="0046574B"/>
    <w:rsid w:val="00466BAA"/>
    <w:rsid w:val="00467796"/>
    <w:rsid w:val="004743BB"/>
    <w:rsid w:val="0047508D"/>
    <w:rsid w:val="00476ABD"/>
    <w:rsid w:val="00481289"/>
    <w:rsid w:val="00482825"/>
    <w:rsid w:val="00490CBC"/>
    <w:rsid w:val="004928CD"/>
    <w:rsid w:val="00492B1A"/>
    <w:rsid w:val="00492EB9"/>
    <w:rsid w:val="00496284"/>
    <w:rsid w:val="004A4156"/>
    <w:rsid w:val="004A54FF"/>
    <w:rsid w:val="004A75B5"/>
    <w:rsid w:val="004A77A5"/>
    <w:rsid w:val="004B1F07"/>
    <w:rsid w:val="004B209C"/>
    <w:rsid w:val="004B2CC2"/>
    <w:rsid w:val="004B4974"/>
    <w:rsid w:val="004C1021"/>
    <w:rsid w:val="004C19D9"/>
    <w:rsid w:val="004C2D1D"/>
    <w:rsid w:val="004C3A90"/>
    <w:rsid w:val="004D3701"/>
    <w:rsid w:val="004D5AFC"/>
    <w:rsid w:val="004E0547"/>
    <w:rsid w:val="004E0D11"/>
    <w:rsid w:val="004E0E89"/>
    <w:rsid w:val="004E2C3E"/>
    <w:rsid w:val="004E5D32"/>
    <w:rsid w:val="004E629F"/>
    <w:rsid w:val="004F286A"/>
    <w:rsid w:val="004F4AD5"/>
    <w:rsid w:val="004F57FD"/>
    <w:rsid w:val="0050409D"/>
    <w:rsid w:val="0050484E"/>
    <w:rsid w:val="00505DC0"/>
    <w:rsid w:val="00513D2A"/>
    <w:rsid w:val="0051492F"/>
    <w:rsid w:val="00514D7D"/>
    <w:rsid w:val="005166BC"/>
    <w:rsid w:val="00516C7F"/>
    <w:rsid w:val="00521F0E"/>
    <w:rsid w:val="00523FE3"/>
    <w:rsid w:val="0052589C"/>
    <w:rsid w:val="00527242"/>
    <w:rsid w:val="00530E58"/>
    <w:rsid w:val="00531B1C"/>
    <w:rsid w:val="00531E23"/>
    <w:rsid w:val="005368AB"/>
    <w:rsid w:val="00536EC9"/>
    <w:rsid w:val="005412A5"/>
    <w:rsid w:val="00545D92"/>
    <w:rsid w:val="00547642"/>
    <w:rsid w:val="00551D2A"/>
    <w:rsid w:val="00555A24"/>
    <w:rsid w:val="00556F0C"/>
    <w:rsid w:val="00560566"/>
    <w:rsid w:val="005624EF"/>
    <w:rsid w:val="005625AD"/>
    <w:rsid w:val="00565355"/>
    <w:rsid w:val="005661F8"/>
    <w:rsid w:val="00566582"/>
    <w:rsid w:val="0056697A"/>
    <w:rsid w:val="005669F9"/>
    <w:rsid w:val="0056721A"/>
    <w:rsid w:val="005676B0"/>
    <w:rsid w:val="005747CF"/>
    <w:rsid w:val="00576549"/>
    <w:rsid w:val="00576BBC"/>
    <w:rsid w:val="00580705"/>
    <w:rsid w:val="00580DA0"/>
    <w:rsid w:val="005817B6"/>
    <w:rsid w:val="005823C2"/>
    <w:rsid w:val="0058308E"/>
    <w:rsid w:val="005830FC"/>
    <w:rsid w:val="00586464"/>
    <w:rsid w:val="005928C9"/>
    <w:rsid w:val="00593748"/>
    <w:rsid w:val="005938F3"/>
    <w:rsid w:val="00593B34"/>
    <w:rsid w:val="005942DF"/>
    <w:rsid w:val="005964BE"/>
    <w:rsid w:val="005A01E7"/>
    <w:rsid w:val="005A6A1C"/>
    <w:rsid w:val="005B30BC"/>
    <w:rsid w:val="005B3AB3"/>
    <w:rsid w:val="005B4926"/>
    <w:rsid w:val="005B60CD"/>
    <w:rsid w:val="005B6383"/>
    <w:rsid w:val="005B6FA8"/>
    <w:rsid w:val="005B7381"/>
    <w:rsid w:val="005B78D2"/>
    <w:rsid w:val="005C2100"/>
    <w:rsid w:val="005C63F1"/>
    <w:rsid w:val="005D2DBA"/>
    <w:rsid w:val="005D30FB"/>
    <w:rsid w:val="005D5B8E"/>
    <w:rsid w:val="005D6CED"/>
    <w:rsid w:val="005D7DD7"/>
    <w:rsid w:val="005E0AAD"/>
    <w:rsid w:val="005E52EA"/>
    <w:rsid w:val="005E5341"/>
    <w:rsid w:val="005F32C3"/>
    <w:rsid w:val="005F5283"/>
    <w:rsid w:val="00602F8E"/>
    <w:rsid w:val="00606203"/>
    <w:rsid w:val="006069F4"/>
    <w:rsid w:val="00610472"/>
    <w:rsid w:val="006128CB"/>
    <w:rsid w:val="00615767"/>
    <w:rsid w:val="00615AA5"/>
    <w:rsid w:val="00622D8D"/>
    <w:rsid w:val="0062454F"/>
    <w:rsid w:val="00625022"/>
    <w:rsid w:val="006250D5"/>
    <w:rsid w:val="006262F8"/>
    <w:rsid w:val="0063094F"/>
    <w:rsid w:val="00631551"/>
    <w:rsid w:val="00632FFB"/>
    <w:rsid w:val="00634DCD"/>
    <w:rsid w:val="006353CB"/>
    <w:rsid w:val="00640C8C"/>
    <w:rsid w:val="0064159D"/>
    <w:rsid w:val="00643A6C"/>
    <w:rsid w:val="0064401A"/>
    <w:rsid w:val="00644AB8"/>
    <w:rsid w:val="00650223"/>
    <w:rsid w:val="00650C32"/>
    <w:rsid w:val="00650E4B"/>
    <w:rsid w:val="00651DB6"/>
    <w:rsid w:val="0065210A"/>
    <w:rsid w:val="006533AC"/>
    <w:rsid w:val="006555F2"/>
    <w:rsid w:val="00660780"/>
    <w:rsid w:val="00660BB9"/>
    <w:rsid w:val="00661C49"/>
    <w:rsid w:val="00665221"/>
    <w:rsid w:val="0066646A"/>
    <w:rsid w:val="00667763"/>
    <w:rsid w:val="00667ED0"/>
    <w:rsid w:val="006714DA"/>
    <w:rsid w:val="00671B6E"/>
    <w:rsid w:val="00674E31"/>
    <w:rsid w:val="00677FD2"/>
    <w:rsid w:val="00684028"/>
    <w:rsid w:val="00684391"/>
    <w:rsid w:val="00686339"/>
    <w:rsid w:val="00687605"/>
    <w:rsid w:val="00693324"/>
    <w:rsid w:val="00695DA6"/>
    <w:rsid w:val="006A383F"/>
    <w:rsid w:val="006A5331"/>
    <w:rsid w:val="006A59B6"/>
    <w:rsid w:val="006B1BD7"/>
    <w:rsid w:val="006B2B25"/>
    <w:rsid w:val="006B49AD"/>
    <w:rsid w:val="006B5D30"/>
    <w:rsid w:val="006C0BD8"/>
    <w:rsid w:val="006C1143"/>
    <w:rsid w:val="006C1643"/>
    <w:rsid w:val="006C30C1"/>
    <w:rsid w:val="006C33EC"/>
    <w:rsid w:val="006C4C61"/>
    <w:rsid w:val="006C6920"/>
    <w:rsid w:val="006C758C"/>
    <w:rsid w:val="006D31DA"/>
    <w:rsid w:val="006D3A50"/>
    <w:rsid w:val="006D3E4E"/>
    <w:rsid w:val="006E3782"/>
    <w:rsid w:val="006E3F2C"/>
    <w:rsid w:val="006E46C2"/>
    <w:rsid w:val="006E5FDF"/>
    <w:rsid w:val="006E65DA"/>
    <w:rsid w:val="006E7A5A"/>
    <w:rsid w:val="006F0A59"/>
    <w:rsid w:val="006F0D51"/>
    <w:rsid w:val="006F384A"/>
    <w:rsid w:val="006F5E08"/>
    <w:rsid w:val="006F6DC6"/>
    <w:rsid w:val="006F6F77"/>
    <w:rsid w:val="0070444F"/>
    <w:rsid w:val="00710259"/>
    <w:rsid w:val="0071680F"/>
    <w:rsid w:val="00717B59"/>
    <w:rsid w:val="00720C06"/>
    <w:rsid w:val="007225AE"/>
    <w:rsid w:val="00724322"/>
    <w:rsid w:val="00725DD4"/>
    <w:rsid w:val="00734601"/>
    <w:rsid w:val="00734AB4"/>
    <w:rsid w:val="00734E14"/>
    <w:rsid w:val="007415A9"/>
    <w:rsid w:val="00742865"/>
    <w:rsid w:val="00742A50"/>
    <w:rsid w:val="00744DF3"/>
    <w:rsid w:val="00750041"/>
    <w:rsid w:val="00750C7E"/>
    <w:rsid w:val="00755182"/>
    <w:rsid w:val="007577B3"/>
    <w:rsid w:val="007619D2"/>
    <w:rsid w:val="00763E3D"/>
    <w:rsid w:val="00770D7D"/>
    <w:rsid w:val="007723E8"/>
    <w:rsid w:val="00773C8F"/>
    <w:rsid w:val="0077453F"/>
    <w:rsid w:val="0077736B"/>
    <w:rsid w:val="00780E7E"/>
    <w:rsid w:val="0078114F"/>
    <w:rsid w:val="0078165E"/>
    <w:rsid w:val="0078219A"/>
    <w:rsid w:val="007831EF"/>
    <w:rsid w:val="00783F8B"/>
    <w:rsid w:val="00790495"/>
    <w:rsid w:val="0079126E"/>
    <w:rsid w:val="00794D80"/>
    <w:rsid w:val="007A09D4"/>
    <w:rsid w:val="007A4586"/>
    <w:rsid w:val="007A54A8"/>
    <w:rsid w:val="007A6FBB"/>
    <w:rsid w:val="007A7A33"/>
    <w:rsid w:val="007B2D70"/>
    <w:rsid w:val="007B7FFC"/>
    <w:rsid w:val="007C14B5"/>
    <w:rsid w:val="007C3E3A"/>
    <w:rsid w:val="007D4226"/>
    <w:rsid w:val="007D60AF"/>
    <w:rsid w:val="007D6256"/>
    <w:rsid w:val="007D79D0"/>
    <w:rsid w:val="007E08EC"/>
    <w:rsid w:val="007E0977"/>
    <w:rsid w:val="007E2D0B"/>
    <w:rsid w:val="007E2E54"/>
    <w:rsid w:val="007E53C0"/>
    <w:rsid w:val="007E701A"/>
    <w:rsid w:val="007E7CF1"/>
    <w:rsid w:val="007F12B5"/>
    <w:rsid w:val="007F51B7"/>
    <w:rsid w:val="00800C25"/>
    <w:rsid w:val="00800F60"/>
    <w:rsid w:val="00805878"/>
    <w:rsid w:val="008102CA"/>
    <w:rsid w:val="00810321"/>
    <w:rsid w:val="00811103"/>
    <w:rsid w:val="008170BB"/>
    <w:rsid w:val="008225F4"/>
    <w:rsid w:val="00823FCD"/>
    <w:rsid w:val="008278A2"/>
    <w:rsid w:val="00827DD1"/>
    <w:rsid w:val="00831DFF"/>
    <w:rsid w:val="0083347F"/>
    <w:rsid w:val="0084014F"/>
    <w:rsid w:val="008403AC"/>
    <w:rsid w:val="00840A54"/>
    <w:rsid w:val="00845468"/>
    <w:rsid w:val="0085128A"/>
    <w:rsid w:val="00851809"/>
    <w:rsid w:val="00861FF9"/>
    <w:rsid w:val="0086296C"/>
    <w:rsid w:val="00863139"/>
    <w:rsid w:val="00864867"/>
    <w:rsid w:val="00872062"/>
    <w:rsid w:val="0087794B"/>
    <w:rsid w:val="00880591"/>
    <w:rsid w:val="00881478"/>
    <w:rsid w:val="0088328C"/>
    <w:rsid w:val="008867A0"/>
    <w:rsid w:val="00890D1C"/>
    <w:rsid w:val="008A1931"/>
    <w:rsid w:val="008A4B4F"/>
    <w:rsid w:val="008A6906"/>
    <w:rsid w:val="008A73D7"/>
    <w:rsid w:val="008A752F"/>
    <w:rsid w:val="008B3D9B"/>
    <w:rsid w:val="008B4F2F"/>
    <w:rsid w:val="008B7BE1"/>
    <w:rsid w:val="008C1C1D"/>
    <w:rsid w:val="008C1CFC"/>
    <w:rsid w:val="008C479C"/>
    <w:rsid w:val="008C587C"/>
    <w:rsid w:val="008C739E"/>
    <w:rsid w:val="008D1522"/>
    <w:rsid w:val="008D22A2"/>
    <w:rsid w:val="008D4A1D"/>
    <w:rsid w:val="008D5631"/>
    <w:rsid w:val="008D56E2"/>
    <w:rsid w:val="008D7E80"/>
    <w:rsid w:val="008E0A0C"/>
    <w:rsid w:val="008E6561"/>
    <w:rsid w:val="008F5DBE"/>
    <w:rsid w:val="009020EC"/>
    <w:rsid w:val="0090652F"/>
    <w:rsid w:val="00907C4F"/>
    <w:rsid w:val="00910443"/>
    <w:rsid w:val="009110D6"/>
    <w:rsid w:val="00912DFC"/>
    <w:rsid w:val="00914021"/>
    <w:rsid w:val="00915183"/>
    <w:rsid w:val="00923384"/>
    <w:rsid w:val="00924171"/>
    <w:rsid w:val="00927323"/>
    <w:rsid w:val="009349E6"/>
    <w:rsid w:val="00936DA2"/>
    <w:rsid w:val="00937505"/>
    <w:rsid w:val="00943696"/>
    <w:rsid w:val="00946757"/>
    <w:rsid w:val="0095093D"/>
    <w:rsid w:val="009551D1"/>
    <w:rsid w:val="00955599"/>
    <w:rsid w:val="0096150E"/>
    <w:rsid w:val="009626DA"/>
    <w:rsid w:val="0096355B"/>
    <w:rsid w:val="00964EFB"/>
    <w:rsid w:val="00965A08"/>
    <w:rsid w:val="009674A8"/>
    <w:rsid w:val="00970ACC"/>
    <w:rsid w:val="00971861"/>
    <w:rsid w:val="00972C42"/>
    <w:rsid w:val="00975E5C"/>
    <w:rsid w:val="0098095E"/>
    <w:rsid w:val="00980ADF"/>
    <w:rsid w:val="00982819"/>
    <w:rsid w:val="00982839"/>
    <w:rsid w:val="00985029"/>
    <w:rsid w:val="009868C2"/>
    <w:rsid w:val="00986D9B"/>
    <w:rsid w:val="0098758B"/>
    <w:rsid w:val="009910FE"/>
    <w:rsid w:val="00992299"/>
    <w:rsid w:val="00994386"/>
    <w:rsid w:val="0099701F"/>
    <w:rsid w:val="009A4473"/>
    <w:rsid w:val="009A6E6F"/>
    <w:rsid w:val="009B0A79"/>
    <w:rsid w:val="009B208A"/>
    <w:rsid w:val="009B2D37"/>
    <w:rsid w:val="009B3126"/>
    <w:rsid w:val="009B4332"/>
    <w:rsid w:val="009B78BF"/>
    <w:rsid w:val="009C4074"/>
    <w:rsid w:val="009C7444"/>
    <w:rsid w:val="009C7B7F"/>
    <w:rsid w:val="009D481E"/>
    <w:rsid w:val="009D4EE2"/>
    <w:rsid w:val="009D7D1C"/>
    <w:rsid w:val="009E060F"/>
    <w:rsid w:val="009E09DD"/>
    <w:rsid w:val="009E3D0A"/>
    <w:rsid w:val="009E44FD"/>
    <w:rsid w:val="009E63F4"/>
    <w:rsid w:val="009E6A22"/>
    <w:rsid w:val="009F03AE"/>
    <w:rsid w:val="009F053A"/>
    <w:rsid w:val="009F3604"/>
    <w:rsid w:val="00A00574"/>
    <w:rsid w:val="00A00DA8"/>
    <w:rsid w:val="00A018F2"/>
    <w:rsid w:val="00A05F98"/>
    <w:rsid w:val="00A10B46"/>
    <w:rsid w:val="00A14BBB"/>
    <w:rsid w:val="00A16F9D"/>
    <w:rsid w:val="00A212E7"/>
    <w:rsid w:val="00A2159C"/>
    <w:rsid w:val="00A22CE9"/>
    <w:rsid w:val="00A232ED"/>
    <w:rsid w:val="00A23B35"/>
    <w:rsid w:val="00A2401A"/>
    <w:rsid w:val="00A267C2"/>
    <w:rsid w:val="00A3063B"/>
    <w:rsid w:val="00A30757"/>
    <w:rsid w:val="00A30C70"/>
    <w:rsid w:val="00A312D7"/>
    <w:rsid w:val="00A35A4D"/>
    <w:rsid w:val="00A3730D"/>
    <w:rsid w:val="00A40436"/>
    <w:rsid w:val="00A41D40"/>
    <w:rsid w:val="00A434FF"/>
    <w:rsid w:val="00A452DD"/>
    <w:rsid w:val="00A47693"/>
    <w:rsid w:val="00A507D7"/>
    <w:rsid w:val="00A54332"/>
    <w:rsid w:val="00A543DB"/>
    <w:rsid w:val="00A55E79"/>
    <w:rsid w:val="00A57637"/>
    <w:rsid w:val="00A62CEF"/>
    <w:rsid w:val="00A63A4E"/>
    <w:rsid w:val="00A63E86"/>
    <w:rsid w:val="00A66895"/>
    <w:rsid w:val="00A7580D"/>
    <w:rsid w:val="00A75860"/>
    <w:rsid w:val="00A75893"/>
    <w:rsid w:val="00A76B21"/>
    <w:rsid w:val="00A85BC1"/>
    <w:rsid w:val="00A913E9"/>
    <w:rsid w:val="00A92C4C"/>
    <w:rsid w:val="00A93312"/>
    <w:rsid w:val="00A94D14"/>
    <w:rsid w:val="00AA07B6"/>
    <w:rsid w:val="00AA11CD"/>
    <w:rsid w:val="00AA1B8E"/>
    <w:rsid w:val="00AA736D"/>
    <w:rsid w:val="00AB1D8F"/>
    <w:rsid w:val="00AB2015"/>
    <w:rsid w:val="00AB5305"/>
    <w:rsid w:val="00AB5552"/>
    <w:rsid w:val="00AB5FDE"/>
    <w:rsid w:val="00AC0A5D"/>
    <w:rsid w:val="00AC3A2B"/>
    <w:rsid w:val="00AC5275"/>
    <w:rsid w:val="00AC6CC7"/>
    <w:rsid w:val="00AC712A"/>
    <w:rsid w:val="00AC7578"/>
    <w:rsid w:val="00AD08E0"/>
    <w:rsid w:val="00AD1D7E"/>
    <w:rsid w:val="00AD5C93"/>
    <w:rsid w:val="00AD7665"/>
    <w:rsid w:val="00AE22FF"/>
    <w:rsid w:val="00AE54E0"/>
    <w:rsid w:val="00AE74A0"/>
    <w:rsid w:val="00AF0EE7"/>
    <w:rsid w:val="00AF1EAC"/>
    <w:rsid w:val="00AF4A4E"/>
    <w:rsid w:val="00AF5436"/>
    <w:rsid w:val="00AF5E68"/>
    <w:rsid w:val="00B04AAD"/>
    <w:rsid w:val="00B056A5"/>
    <w:rsid w:val="00B10DF5"/>
    <w:rsid w:val="00B1152B"/>
    <w:rsid w:val="00B11FBD"/>
    <w:rsid w:val="00B13585"/>
    <w:rsid w:val="00B147F2"/>
    <w:rsid w:val="00B15514"/>
    <w:rsid w:val="00B15B22"/>
    <w:rsid w:val="00B22AE2"/>
    <w:rsid w:val="00B25928"/>
    <w:rsid w:val="00B3449E"/>
    <w:rsid w:val="00B34D22"/>
    <w:rsid w:val="00B4167F"/>
    <w:rsid w:val="00B41BB2"/>
    <w:rsid w:val="00B41DCF"/>
    <w:rsid w:val="00B43C82"/>
    <w:rsid w:val="00B452A7"/>
    <w:rsid w:val="00B47AEB"/>
    <w:rsid w:val="00B50D87"/>
    <w:rsid w:val="00B52331"/>
    <w:rsid w:val="00B550AB"/>
    <w:rsid w:val="00B56F46"/>
    <w:rsid w:val="00B636D5"/>
    <w:rsid w:val="00B65607"/>
    <w:rsid w:val="00B66ABD"/>
    <w:rsid w:val="00B71454"/>
    <w:rsid w:val="00B719EA"/>
    <w:rsid w:val="00B725EB"/>
    <w:rsid w:val="00B745B5"/>
    <w:rsid w:val="00B84ABB"/>
    <w:rsid w:val="00B851F2"/>
    <w:rsid w:val="00B87DAA"/>
    <w:rsid w:val="00B94138"/>
    <w:rsid w:val="00BA24BE"/>
    <w:rsid w:val="00BA4111"/>
    <w:rsid w:val="00BA48FD"/>
    <w:rsid w:val="00BA4A14"/>
    <w:rsid w:val="00BA7B16"/>
    <w:rsid w:val="00BB2685"/>
    <w:rsid w:val="00BB30CB"/>
    <w:rsid w:val="00BB426B"/>
    <w:rsid w:val="00BB4871"/>
    <w:rsid w:val="00BB6591"/>
    <w:rsid w:val="00BC5F64"/>
    <w:rsid w:val="00BD0C4E"/>
    <w:rsid w:val="00BD0ED1"/>
    <w:rsid w:val="00BD1590"/>
    <w:rsid w:val="00BD57AF"/>
    <w:rsid w:val="00BE1C0B"/>
    <w:rsid w:val="00BE1C52"/>
    <w:rsid w:val="00BE265F"/>
    <w:rsid w:val="00BE6328"/>
    <w:rsid w:val="00BE6B29"/>
    <w:rsid w:val="00BF20B1"/>
    <w:rsid w:val="00BF3BCD"/>
    <w:rsid w:val="00BF6455"/>
    <w:rsid w:val="00BF6F58"/>
    <w:rsid w:val="00BF73D0"/>
    <w:rsid w:val="00C0368F"/>
    <w:rsid w:val="00C065D1"/>
    <w:rsid w:val="00C127AB"/>
    <w:rsid w:val="00C14D5B"/>
    <w:rsid w:val="00C152CC"/>
    <w:rsid w:val="00C167CE"/>
    <w:rsid w:val="00C17CA5"/>
    <w:rsid w:val="00C22B66"/>
    <w:rsid w:val="00C23863"/>
    <w:rsid w:val="00C26093"/>
    <w:rsid w:val="00C2651E"/>
    <w:rsid w:val="00C27878"/>
    <w:rsid w:val="00C30DF6"/>
    <w:rsid w:val="00C318D8"/>
    <w:rsid w:val="00C32C9F"/>
    <w:rsid w:val="00C33D33"/>
    <w:rsid w:val="00C35561"/>
    <w:rsid w:val="00C37C36"/>
    <w:rsid w:val="00C40364"/>
    <w:rsid w:val="00C409BF"/>
    <w:rsid w:val="00C417E3"/>
    <w:rsid w:val="00C42B16"/>
    <w:rsid w:val="00C45362"/>
    <w:rsid w:val="00C47770"/>
    <w:rsid w:val="00C50018"/>
    <w:rsid w:val="00C53154"/>
    <w:rsid w:val="00C53477"/>
    <w:rsid w:val="00C55B5B"/>
    <w:rsid w:val="00C55F38"/>
    <w:rsid w:val="00C56F8B"/>
    <w:rsid w:val="00C63988"/>
    <w:rsid w:val="00C661B4"/>
    <w:rsid w:val="00C706E5"/>
    <w:rsid w:val="00C715A8"/>
    <w:rsid w:val="00C72124"/>
    <w:rsid w:val="00C72AD2"/>
    <w:rsid w:val="00C73E8D"/>
    <w:rsid w:val="00C7556E"/>
    <w:rsid w:val="00C82592"/>
    <w:rsid w:val="00C82A04"/>
    <w:rsid w:val="00C868CA"/>
    <w:rsid w:val="00C87C97"/>
    <w:rsid w:val="00C93B47"/>
    <w:rsid w:val="00C95E05"/>
    <w:rsid w:val="00C9621B"/>
    <w:rsid w:val="00CA02D4"/>
    <w:rsid w:val="00CA1A6F"/>
    <w:rsid w:val="00CA24FF"/>
    <w:rsid w:val="00CC15E3"/>
    <w:rsid w:val="00CC17B2"/>
    <w:rsid w:val="00CC4D03"/>
    <w:rsid w:val="00CC59B7"/>
    <w:rsid w:val="00CC5B57"/>
    <w:rsid w:val="00CD250F"/>
    <w:rsid w:val="00CD263C"/>
    <w:rsid w:val="00CD545E"/>
    <w:rsid w:val="00CD5EBC"/>
    <w:rsid w:val="00CD5FB9"/>
    <w:rsid w:val="00CE15CE"/>
    <w:rsid w:val="00CE54DE"/>
    <w:rsid w:val="00CE558F"/>
    <w:rsid w:val="00CE6355"/>
    <w:rsid w:val="00CE6742"/>
    <w:rsid w:val="00CE6814"/>
    <w:rsid w:val="00CE7173"/>
    <w:rsid w:val="00CE7B5B"/>
    <w:rsid w:val="00D017E3"/>
    <w:rsid w:val="00D06CAE"/>
    <w:rsid w:val="00D06E17"/>
    <w:rsid w:val="00D11B63"/>
    <w:rsid w:val="00D13344"/>
    <w:rsid w:val="00D145EF"/>
    <w:rsid w:val="00D154A8"/>
    <w:rsid w:val="00D16E14"/>
    <w:rsid w:val="00D202DF"/>
    <w:rsid w:val="00D217C5"/>
    <w:rsid w:val="00D23A77"/>
    <w:rsid w:val="00D26C4C"/>
    <w:rsid w:val="00D312EA"/>
    <w:rsid w:val="00D31F41"/>
    <w:rsid w:val="00D3572C"/>
    <w:rsid w:val="00D40E70"/>
    <w:rsid w:val="00D41202"/>
    <w:rsid w:val="00D41910"/>
    <w:rsid w:val="00D449C8"/>
    <w:rsid w:val="00D457B0"/>
    <w:rsid w:val="00D45EAB"/>
    <w:rsid w:val="00D508DD"/>
    <w:rsid w:val="00D51072"/>
    <w:rsid w:val="00D522B3"/>
    <w:rsid w:val="00D52537"/>
    <w:rsid w:val="00D55853"/>
    <w:rsid w:val="00D55AB6"/>
    <w:rsid w:val="00D6022E"/>
    <w:rsid w:val="00D617BD"/>
    <w:rsid w:val="00D62A83"/>
    <w:rsid w:val="00D64511"/>
    <w:rsid w:val="00D66197"/>
    <w:rsid w:val="00D67D17"/>
    <w:rsid w:val="00D726AE"/>
    <w:rsid w:val="00D727C2"/>
    <w:rsid w:val="00D72820"/>
    <w:rsid w:val="00D749B7"/>
    <w:rsid w:val="00D76953"/>
    <w:rsid w:val="00D772D6"/>
    <w:rsid w:val="00D77E97"/>
    <w:rsid w:val="00D84C62"/>
    <w:rsid w:val="00D86663"/>
    <w:rsid w:val="00D86F53"/>
    <w:rsid w:val="00D8705F"/>
    <w:rsid w:val="00D91B25"/>
    <w:rsid w:val="00D9747F"/>
    <w:rsid w:val="00DA469C"/>
    <w:rsid w:val="00DA5699"/>
    <w:rsid w:val="00DA6086"/>
    <w:rsid w:val="00DA67FD"/>
    <w:rsid w:val="00DA753E"/>
    <w:rsid w:val="00DB0899"/>
    <w:rsid w:val="00DC093E"/>
    <w:rsid w:val="00DC0A28"/>
    <w:rsid w:val="00DC2CAD"/>
    <w:rsid w:val="00DC468A"/>
    <w:rsid w:val="00DC53D8"/>
    <w:rsid w:val="00DC6835"/>
    <w:rsid w:val="00DD118F"/>
    <w:rsid w:val="00DD1968"/>
    <w:rsid w:val="00DD6BAD"/>
    <w:rsid w:val="00DE2EFE"/>
    <w:rsid w:val="00DE3876"/>
    <w:rsid w:val="00DE6E60"/>
    <w:rsid w:val="00DE7515"/>
    <w:rsid w:val="00DF1833"/>
    <w:rsid w:val="00DF1C61"/>
    <w:rsid w:val="00DF206C"/>
    <w:rsid w:val="00DF350F"/>
    <w:rsid w:val="00DF4F28"/>
    <w:rsid w:val="00DF5481"/>
    <w:rsid w:val="00DF779D"/>
    <w:rsid w:val="00E00EF3"/>
    <w:rsid w:val="00E01637"/>
    <w:rsid w:val="00E01DA7"/>
    <w:rsid w:val="00E02389"/>
    <w:rsid w:val="00E12A4B"/>
    <w:rsid w:val="00E23836"/>
    <w:rsid w:val="00E25C65"/>
    <w:rsid w:val="00E26422"/>
    <w:rsid w:val="00E27231"/>
    <w:rsid w:val="00E301F3"/>
    <w:rsid w:val="00E305C0"/>
    <w:rsid w:val="00E35042"/>
    <w:rsid w:val="00E4272C"/>
    <w:rsid w:val="00E505B3"/>
    <w:rsid w:val="00E510A0"/>
    <w:rsid w:val="00E51134"/>
    <w:rsid w:val="00E54AA9"/>
    <w:rsid w:val="00E579B3"/>
    <w:rsid w:val="00E607B8"/>
    <w:rsid w:val="00E60892"/>
    <w:rsid w:val="00E61255"/>
    <w:rsid w:val="00E62B32"/>
    <w:rsid w:val="00E6546B"/>
    <w:rsid w:val="00E65968"/>
    <w:rsid w:val="00E705A0"/>
    <w:rsid w:val="00E7289C"/>
    <w:rsid w:val="00E73457"/>
    <w:rsid w:val="00E74890"/>
    <w:rsid w:val="00E8045E"/>
    <w:rsid w:val="00E83001"/>
    <w:rsid w:val="00E8624B"/>
    <w:rsid w:val="00E86983"/>
    <w:rsid w:val="00E91260"/>
    <w:rsid w:val="00E93378"/>
    <w:rsid w:val="00E9361E"/>
    <w:rsid w:val="00E94938"/>
    <w:rsid w:val="00E969EB"/>
    <w:rsid w:val="00E9798E"/>
    <w:rsid w:val="00E97F2E"/>
    <w:rsid w:val="00EA0E4A"/>
    <w:rsid w:val="00EA1716"/>
    <w:rsid w:val="00EA4629"/>
    <w:rsid w:val="00EA685F"/>
    <w:rsid w:val="00EA6A96"/>
    <w:rsid w:val="00EA76F8"/>
    <w:rsid w:val="00EA7BFF"/>
    <w:rsid w:val="00EB02A3"/>
    <w:rsid w:val="00EB2962"/>
    <w:rsid w:val="00EB5ADD"/>
    <w:rsid w:val="00EB64EC"/>
    <w:rsid w:val="00EB7325"/>
    <w:rsid w:val="00EC0817"/>
    <w:rsid w:val="00EC1B2C"/>
    <w:rsid w:val="00EC424B"/>
    <w:rsid w:val="00EC4B3D"/>
    <w:rsid w:val="00ED1AB7"/>
    <w:rsid w:val="00EE740A"/>
    <w:rsid w:val="00EE7708"/>
    <w:rsid w:val="00EF01B5"/>
    <w:rsid w:val="00EF200E"/>
    <w:rsid w:val="00EF4DD4"/>
    <w:rsid w:val="00F0061D"/>
    <w:rsid w:val="00F0396E"/>
    <w:rsid w:val="00F03C37"/>
    <w:rsid w:val="00F1004E"/>
    <w:rsid w:val="00F10D11"/>
    <w:rsid w:val="00F11A6B"/>
    <w:rsid w:val="00F13D7F"/>
    <w:rsid w:val="00F13E24"/>
    <w:rsid w:val="00F23F92"/>
    <w:rsid w:val="00F26FBF"/>
    <w:rsid w:val="00F307AD"/>
    <w:rsid w:val="00F352EB"/>
    <w:rsid w:val="00F3582C"/>
    <w:rsid w:val="00F36F2E"/>
    <w:rsid w:val="00F4097C"/>
    <w:rsid w:val="00F42C7D"/>
    <w:rsid w:val="00F46F11"/>
    <w:rsid w:val="00F52AD3"/>
    <w:rsid w:val="00F54DC8"/>
    <w:rsid w:val="00F552A6"/>
    <w:rsid w:val="00F55C70"/>
    <w:rsid w:val="00F60651"/>
    <w:rsid w:val="00F6110B"/>
    <w:rsid w:val="00F623BE"/>
    <w:rsid w:val="00F65980"/>
    <w:rsid w:val="00F65AA4"/>
    <w:rsid w:val="00F67568"/>
    <w:rsid w:val="00F67BC0"/>
    <w:rsid w:val="00F67C48"/>
    <w:rsid w:val="00F71349"/>
    <w:rsid w:val="00F7153E"/>
    <w:rsid w:val="00F72281"/>
    <w:rsid w:val="00F72342"/>
    <w:rsid w:val="00F75B17"/>
    <w:rsid w:val="00F776AE"/>
    <w:rsid w:val="00F80A3A"/>
    <w:rsid w:val="00F820E1"/>
    <w:rsid w:val="00F82D85"/>
    <w:rsid w:val="00F84EB3"/>
    <w:rsid w:val="00F85823"/>
    <w:rsid w:val="00F863FF"/>
    <w:rsid w:val="00F8741C"/>
    <w:rsid w:val="00F9012B"/>
    <w:rsid w:val="00F90550"/>
    <w:rsid w:val="00F90FBF"/>
    <w:rsid w:val="00F91854"/>
    <w:rsid w:val="00F91DC8"/>
    <w:rsid w:val="00F93BEF"/>
    <w:rsid w:val="00F93F29"/>
    <w:rsid w:val="00F9462C"/>
    <w:rsid w:val="00F9592D"/>
    <w:rsid w:val="00FA12C7"/>
    <w:rsid w:val="00FA1C26"/>
    <w:rsid w:val="00FB0234"/>
    <w:rsid w:val="00FB209B"/>
    <w:rsid w:val="00FB2DA6"/>
    <w:rsid w:val="00FB51A2"/>
    <w:rsid w:val="00FB67EC"/>
    <w:rsid w:val="00FC2873"/>
    <w:rsid w:val="00FC40E7"/>
    <w:rsid w:val="00FC455F"/>
    <w:rsid w:val="00FC691A"/>
    <w:rsid w:val="00FC7842"/>
    <w:rsid w:val="00FD0A19"/>
    <w:rsid w:val="00FD0FFA"/>
    <w:rsid w:val="00FD2577"/>
    <w:rsid w:val="00FD272D"/>
    <w:rsid w:val="00FD27F4"/>
    <w:rsid w:val="00FD3F32"/>
    <w:rsid w:val="00FD52EC"/>
    <w:rsid w:val="00FD649D"/>
    <w:rsid w:val="00FE45B3"/>
    <w:rsid w:val="00FE504E"/>
    <w:rsid w:val="00FE74A9"/>
    <w:rsid w:val="00FF2D81"/>
    <w:rsid w:val="00FF48B6"/>
    <w:rsid w:val="00FF5292"/>
    <w:rsid w:val="00FF7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77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B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B30C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B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B30C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67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7D1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F307A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228</TotalTime>
  <Pages>3</Pages>
  <Words>432</Words>
  <Characters>2465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31</cp:revision>
  <cp:lastPrinted>2013-12-26T05:25:00Z</cp:lastPrinted>
  <dcterms:created xsi:type="dcterms:W3CDTF">2013-10-22T10:20:00Z</dcterms:created>
  <dcterms:modified xsi:type="dcterms:W3CDTF">2013-12-26T05:26:00Z</dcterms:modified>
</cp:coreProperties>
</file>